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1B93" w14:textId="77777777" w:rsidR="007814C2" w:rsidRDefault="007814C2" w:rsidP="007814C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WHYTE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7230A825" w14:textId="77777777" w:rsidR="007814C2" w:rsidRDefault="007814C2" w:rsidP="007814C2">
      <w:pPr>
        <w:pStyle w:val="NoSpacing"/>
        <w:rPr>
          <w:rFonts w:cs="Times New Roman"/>
          <w:szCs w:val="24"/>
        </w:rPr>
      </w:pPr>
    </w:p>
    <w:p w14:paraId="4FAF9A29" w14:textId="77777777" w:rsidR="007814C2" w:rsidRDefault="007814C2" w:rsidP="007814C2">
      <w:pPr>
        <w:pStyle w:val="NoSpacing"/>
        <w:rPr>
          <w:rFonts w:cs="Times New Roman"/>
          <w:szCs w:val="24"/>
        </w:rPr>
      </w:pPr>
    </w:p>
    <w:p w14:paraId="1EBA0784" w14:textId="77777777" w:rsidR="007814C2" w:rsidRDefault="007814C2" w:rsidP="007814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</w:t>
      </w:r>
    </w:p>
    <w:p w14:paraId="61BF06A7" w14:textId="77777777" w:rsidR="007814C2" w:rsidRDefault="007814C2" w:rsidP="007814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Richard </w:t>
      </w:r>
      <w:proofErr w:type="spell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(q.v.).</w:t>
      </w:r>
    </w:p>
    <w:p w14:paraId="786F1B3E" w14:textId="77777777" w:rsidR="007814C2" w:rsidRDefault="007814C2" w:rsidP="007814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9750CE9" w14:textId="77777777" w:rsidR="007814C2" w:rsidRDefault="007814C2" w:rsidP="007814C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p.63)</w:t>
      </w:r>
    </w:p>
    <w:p w14:paraId="7A7D3C5B" w14:textId="77777777" w:rsidR="007814C2" w:rsidRDefault="007814C2" w:rsidP="007814C2">
      <w:pPr>
        <w:pStyle w:val="NoSpacing"/>
        <w:rPr>
          <w:rFonts w:eastAsia="Times New Roman" w:cs="Times New Roman"/>
          <w:szCs w:val="24"/>
        </w:rPr>
      </w:pPr>
    </w:p>
    <w:p w14:paraId="3181569C" w14:textId="77777777" w:rsidR="007814C2" w:rsidRDefault="007814C2" w:rsidP="007814C2">
      <w:pPr>
        <w:pStyle w:val="NoSpacing"/>
        <w:rPr>
          <w:rFonts w:eastAsia="Times New Roman" w:cs="Times New Roman"/>
          <w:szCs w:val="24"/>
        </w:rPr>
      </w:pPr>
    </w:p>
    <w:p w14:paraId="49E479B6" w14:textId="77777777" w:rsidR="007814C2" w:rsidRDefault="007814C2" w:rsidP="007814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May 2023</w:t>
      </w:r>
    </w:p>
    <w:p w14:paraId="3EAC53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F186" w14:textId="77777777" w:rsidR="007814C2" w:rsidRDefault="007814C2" w:rsidP="009139A6">
      <w:r>
        <w:separator/>
      </w:r>
    </w:p>
  </w:endnote>
  <w:endnote w:type="continuationSeparator" w:id="0">
    <w:p w14:paraId="587DA2C6" w14:textId="77777777" w:rsidR="007814C2" w:rsidRDefault="007814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01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68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5D6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F3186" w14:textId="77777777" w:rsidR="007814C2" w:rsidRDefault="007814C2" w:rsidP="009139A6">
      <w:r>
        <w:separator/>
      </w:r>
    </w:p>
  </w:footnote>
  <w:footnote w:type="continuationSeparator" w:id="0">
    <w:p w14:paraId="4487B562" w14:textId="77777777" w:rsidR="007814C2" w:rsidRDefault="007814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9E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FE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036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C2"/>
    <w:rsid w:val="000666E0"/>
    <w:rsid w:val="002510B7"/>
    <w:rsid w:val="005C130B"/>
    <w:rsid w:val="007814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4525"/>
  <w15:chartTrackingRefBased/>
  <w15:docId w15:val="{3AFA1296-3EDA-42EE-A2DF-48F8B61F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2023-05-24T20:26:00Z</dcterms:created>
  <dcterms:modified xsi:type="dcterms:W3CDTF">2023-05-24T20:26:00Z</dcterms:modified>
</cp:coreProperties>
</file>